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DF2" w:rsidRDefault="00983DF2" w:rsidP="00983DF2">
      <w:pPr>
        <w:pStyle w:val="AttorneyName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983DF2" w:rsidP="00983DF2">
      <w:pPr>
        <w:spacing w:line="240" w:lineRule="auto"/>
        <w:ind w:left="720" w:right="1008"/>
        <w:jc w:val="center"/>
      </w:pPr>
    </w:p>
    <w:p w:rsidR="00983DF2" w:rsidRDefault="00300738" w:rsidP="00983DF2">
      <w:pPr>
        <w:jc w:val="center"/>
        <w:rPr>
          <w:b/>
        </w:rPr>
      </w:pPr>
      <w:r>
        <w:rPr>
          <w:b/>
        </w:rPr>
        <w:t>MUNICIPAL</w:t>
      </w:r>
      <w:r w:rsidR="00983DF2">
        <w:rPr>
          <w:b/>
        </w:rPr>
        <w:t xml:space="preserve"> COURT, STATE OF WASHINGTON, COUNTY OF KING</w:t>
      </w:r>
    </w:p>
    <w:p w:rsidR="00983DF2" w:rsidRDefault="00983DF2" w:rsidP="00983DF2">
      <w:pPr>
        <w:jc w:val="center"/>
        <w:rPr>
          <w:b/>
        </w:rPr>
      </w:pPr>
    </w:p>
    <w:tbl>
      <w:tblPr>
        <w:tblW w:w="8928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5006"/>
      </w:tblGrid>
      <w:tr w:rsidR="00983DF2">
        <w:trPr>
          <w:trHeight w:val="1713"/>
        </w:trPr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3DF2" w:rsidRDefault="00300738">
            <w:pPr>
              <w:ind w:left="204" w:right="432"/>
            </w:pPr>
            <w:r>
              <w:rPr>
                <w:b/>
              </w:rPr>
              <w:t>CITY OF TUKWILA</w:t>
            </w:r>
            <w:r w:rsidR="00983DF2">
              <w:t>,</w:t>
            </w:r>
          </w:p>
          <w:p w:rsidR="00983DF2" w:rsidRDefault="00983DF2">
            <w:pPr>
              <w:tabs>
                <w:tab w:val="left" w:pos="849"/>
              </w:tabs>
              <w:ind w:left="204" w:right="432"/>
            </w:pPr>
            <w:r>
              <w:tab/>
              <w:t>Plaintiff,</w:t>
            </w:r>
          </w:p>
          <w:p w:rsidR="00983DF2" w:rsidRDefault="00983DF2">
            <w:pPr>
              <w:tabs>
                <w:tab w:val="left" w:pos="849"/>
              </w:tabs>
              <w:ind w:left="204" w:right="432"/>
            </w:pPr>
            <w:r>
              <w:t>vs.</w:t>
            </w:r>
          </w:p>
          <w:p w:rsidR="00983DF2" w:rsidRDefault="00300738">
            <w:pPr>
              <w:tabs>
                <w:tab w:val="left" w:pos="849"/>
              </w:tabs>
              <w:ind w:left="204" w:right="432"/>
            </w:pPr>
            <w:r>
              <w:rPr>
                <w:b/>
              </w:rPr>
              <w:t>MIKE PRASAD</w:t>
            </w:r>
            <w:r w:rsidR="00983DF2">
              <w:t>,</w:t>
            </w:r>
          </w:p>
          <w:p w:rsidR="00983DF2" w:rsidRDefault="00983DF2">
            <w:pPr>
              <w:tabs>
                <w:tab w:val="left" w:pos="849"/>
              </w:tabs>
              <w:ind w:left="204" w:right="432"/>
              <w:rPr>
                <w:b/>
              </w:rPr>
            </w:pPr>
            <w:r>
              <w:tab/>
              <w:t>Defendant.</w:t>
            </w: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DF2" w:rsidRDefault="00983DF2">
            <w:pPr>
              <w:pStyle w:val="SingleSpacing"/>
              <w:ind w:left="330" w:right="432"/>
            </w:pPr>
          </w:p>
          <w:p w:rsidR="00983DF2" w:rsidRDefault="00300738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CR0042933</w:t>
            </w:r>
          </w:p>
          <w:p w:rsidR="00983DF2" w:rsidRDefault="00983DF2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983DF2" w:rsidRDefault="005726AE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[PROPOSED] ORDER ON DEFENDANT’S MOTION TO VACATE</w:t>
            </w:r>
          </w:p>
          <w:p w:rsidR="00983DF2" w:rsidRDefault="00983DF2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983DF2" w:rsidRDefault="00983DF2">
            <w:pPr>
              <w:pStyle w:val="SingleSpacing"/>
              <w:spacing w:line="240" w:lineRule="auto"/>
              <w:ind w:right="432"/>
            </w:pPr>
          </w:p>
          <w:p w:rsidR="00983DF2" w:rsidRDefault="00983DF2">
            <w:pPr>
              <w:pStyle w:val="SingleSpacing"/>
              <w:ind w:left="330" w:right="432"/>
              <w:rPr>
                <w:b/>
                <w:i/>
              </w:rPr>
            </w:pPr>
            <w:r>
              <w:rPr>
                <w:b/>
                <w:i/>
              </w:rPr>
              <w:t>CLERK’S ACTION REQUIRED</w:t>
            </w:r>
          </w:p>
        </w:tc>
      </w:tr>
    </w:tbl>
    <w:p w:rsidR="00983DF2" w:rsidRDefault="00983DF2" w:rsidP="00983DF2">
      <w:pPr>
        <w:ind w:right="432"/>
        <w:jc w:val="center"/>
        <w:rPr>
          <w:b/>
        </w:rPr>
      </w:pPr>
    </w:p>
    <w:p w:rsidR="005726AE" w:rsidRDefault="005726AE" w:rsidP="005726AE">
      <w:pPr>
        <w:pStyle w:val="SingleSpacing"/>
        <w:spacing w:line="240" w:lineRule="auto"/>
        <w:jc w:val="center"/>
        <w:rPr>
          <w:caps/>
        </w:rPr>
      </w:pPr>
      <w:r>
        <w:rPr>
          <w:b/>
          <w:caps/>
          <w:u w:val="single"/>
        </w:rPr>
        <w:t xml:space="preserve">ORDER </w:t>
      </w:r>
    </w:p>
    <w:p w:rsidR="005726AE" w:rsidRDefault="005726AE" w:rsidP="005726AE">
      <w:pPr>
        <w:pStyle w:val="SingleSpacing"/>
        <w:spacing w:line="240" w:lineRule="auto"/>
        <w:jc w:val="center"/>
        <w:rPr>
          <w:caps/>
        </w:rPr>
      </w:pPr>
    </w:p>
    <w:p w:rsidR="005726AE" w:rsidRDefault="005726AE" w:rsidP="005726AE">
      <w:pPr>
        <w:pStyle w:val="SingleSpacing"/>
        <w:tabs>
          <w:tab w:val="left" w:pos="720"/>
        </w:tabs>
        <w:spacing w:line="480" w:lineRule="auto"/>
        <w:ind w:right="720"/>
        <w:jc w:val="both"/>
      </w:pPr>
      <w:r>
        <w:rPr>
          <w:caps/>
        </w:rPr>
        <w:tab/>
      </w:r>
      <w:r>
        <w:t xml:space="preserve">Upon consideration of </w:t>
      </w:r>
      <w:r>
        <w:rPr>
          <w:b/>
          <w:i/>
        </w:rPr>
        <w:t>Defendant’s Motion to Vacate</w:t>
      </w:r>
      <w:r>
        <w:t xml:space="preserve">, it is HEREBY ORDERED, ADJUDGED AND DECREED that the motion is </w:t>
      </w:r>
      <w:r>
        <w:rPr>
          <w:b/>
        </w:rPr>
        <w:t xml:space="preserve">GRANTED </w:t>
      </w:r>
      <w:r>
        <w:t>as follows:</w:t>
      </w:r>
    </w:p>
    <w:p w:rsidR="005726AE" w:rsidRDefault="005726AE" w:rsidP="005726AE">
      <w:pPr>
        <w:pStyle w:val="SingleSpacing"/>
        <w:spacing w:line="240" w:lineRule="auto"/>
        <w:jc w:val="both"/>
      </w:pPr>
      <w:r>
        <w:tab/>
        <w:t>□</w:t>
      </w:r>
      <w:r>
        <w:tab/>
        <w:t>The conviction is vacated</w:t>
      </w:r>
    </w:p>
    <w:p w:rsidR="005726AE" w:rsidRDefault="005726AE" w:rsidP="005726AE">
      <w:pPr>
        <w:pStyle w:val="SingleSpacing"/>
        <w:spacing w:line="240" w:lineRule="auto"/>
        <w:jc w:val="both"/>
      </w:pPr>
    </w:p>
    <w:p w:rsidR="005726AE" w:rsidRDefault="005726AE" w:rsidP="005726AE">
      <w:pPr>
        <w:pStyle w:val="SingleSpacing"/>
        <w:spacing w:line="240" w:lineRule="auto"/>
        <w:jc w:val="both"/>
      </w:pPr>
      <w:r>
        <w:tab/>
        <w:t>□</w:t>
      </w:r>
      <w:r>
        <w:tab/>
        <w:t>The sentence is reduced to ____ days suspended.</w:t>
      </w:r>
    </w:p>
    <w:p w:rsidR="005726AE" w:rsidRDefault="005726AE" w:rsidP="005726AE">
      <w:pPr>
        <w:pStyle w:val="SingleSpacing"/>
        <w:spacing w:line="240" w:lineRule="auto"/>
        <w:jc w:val="both"/>
      </w:pPr>
    </w:p>
    <w:p w:rsidR="005726AE" w:rsidRDefault="005726AE" w:rsidP="005726AE">
      <w:pPr>
        <w:pStyle w:val="SingleSpacing"/>
        <w:tabs>
          <w:tab w:val="left" w:pos="720"/>
        </w:tabs>
        <w:spacing w:line="240" w:lineRule="auto"/>
        <w:jc w:val="both"/>
      </w:pPr>
      <w:r>
        <w:tab/>
        <w:t>DATED this _____ day of July 2013.</w:t>
      </w:r>
    </w:p>
    <w:p w:rsidR="005726AE" w:rsidRDefault="005726AE" w:rsidP="005726AE">
      <w:pPr>
        <w:pStyle w:val="SingleSpacing"/>
        <w:tabs>
          <w:tab w:val="left" w:pos="720"/>
        </w:tabs>
        <w:spacing w:line="240" w:lineRule="auto"/>
        <w:jc w:val="both"/>
      </w:pPr>
    </w:p>
    <w:p w:rsidR="005726AE" w:rsidRDefault="005726AE" w:rsidP="005726AE">
      <w:pPr>
        <w:pStyle w:val="SingleSpacing"/>
        <w:tabs>
          <w:tab w:val="left" w:pos="720"/>
        </w:tabs>
        <w:spacing w:line="240" w:lineRule="auto"/>
        <w:jc w:val="both"/>
      </w:pPr>
    </w:p>
    <w:p w:rsidR="005726AE" w:rsidRDefault="005726AE" w:rsidP="005726AE">
      <w:pPr>
        <w:pStyle w:val="SingleSpacing"/>
        <w:tabs>
          <w:tab w:val="left" w:pos="720"/>
        </w:tabs>
        <w:spacing w:line="240" w:lineRule="auto"/>
        <w:jc w:val="both"/>
      </w:pPr>
    </w:p>
    <w:p w:rsidR="005726AE" w:rsidRDefault="005726AE" w:rsidP="005726AE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726AE" w:rsidRPr="005726AE" w:rsidRDefault="00300738" w:rsidP="005726AE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  <w:t>HONORABLE KIMBERLY WALDEN</w:t>
      </w:r>
      <w:bookmarkStart w:id="0" w:name="_GoBack"/>
      <w:bookmarkEnd w:id="0"/>
    </w:p>
    <w:p w:rsidR="008007E7" w:rsidRPr="008007E7" w:rsidRDefault="008007E7" w:rsidP="00983DF2">
      <w:pPr>
        <w:spacing w:line="480" w:lineRule="auto"/>
        <w:ind w:right="576"/>
      </w:pPr>
    </w:p>
    <w:sectPr w:rsidR="008007E7" w:rsidRPr="008007E7" w:rsidSect="00040B03">
      <w:headerReference w:type="default" r:id="rId9"/>
      <w:footerReference w:type="default" r:id="rId10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C7F" w:rsidRDefault="003C2C7F">
      <w:r>
        <w:separator/>
      </w:r>
    </w:p>
  </w:endnote>
  <w:endnote w:type="continuationSeparator" w:id="0">
    <w:p w:rsidR="003C2C7F" w:rsidRDefault="003C2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C7F" w:rsidRDefault="003C2C7F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:rsidR="003C2C7F" w:rsidRDefault="003C2C7F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:rsidR="003C2C7F" w:rsidRDefault="003C2C7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:rsidR="003C2C7F" w:rsidRDefault="003C2C7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:rsidR="003C2C7F" w:rsidRDefault="003C2C7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:rsidR="003C2C7F" w:rsidRDefault="003C2C7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:rsidR="003C2C7F" w:rsidRDefault="003C2C7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:rsidR="003C2C7F" w:rsidRDefault="003C2C7F" w:rsidP="00C50516">
    <w:pPr>
      <w:framePr w:w="1466" w:h="1360" w:hSpace="180" w:wrap="around" w:vAnchor="page" w:hAnchor="page" w:x="10346" w:y="13385"/>
    </w:pPr>
  </w:p>
  <w:p w:rsidR="003C2C7F" w:rsidRDefault="003C2C7F" w:rsidP="006F1FD2">
    <w:pPr>
      <w:pStyle w:val="Footer"/>
      <w:jc w:val="right"/>
    </w:pPr>
  </w:p>
  <w:p w:rsidR="003C2C7F" w:rsidRDefault="003C2C7F">
    <w:pPr>
      <w:pStyle w:val="Footer"/>
      <w:jc w:val="center"/>
    </w:pPr>
  </w:p>
  <w:p w:rsidR="003C2C7F" w:rsidRDefault="003C2C7F">
    <w:pPr>
      <w:pStyle w:val="Footer"/>
      <w:jc w:val="center"/>
    </w:pPr>
  </w:p>
  <w:p w:rsidR="003C2C7F" w:rsidRDefault="003C2C7F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3C2C7F" w:rsidRDefault="003C2C7F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3C2C7F" w:rsidRPr="00D249A2" w:rsidRDefault="005726AE" w:rsidP="00D249A2">
    <w:pPr>
      <w:pStyle w:val="SingleSpacing"/>
      <w:spacing w:line="240" w:lineRule="auto"/>
      <w:ind w:left="270" w:right="720"/>
      <w:jc w:val="center"/>
      <w:rPr>
        <w:sz w:val="18"/>
        <w:szCs w:val="18"/>
      </w:rPr>
    </w:pPr>
    <w:r>
      <w:rPr>
        <w:sz w:val="18"/>
        <w:szCs w:val="18"/>
      </w:rPr>
      <w:t>[PROPOSED] ORDER ON DEFENDANT’S MOTION TO VACATE</w:t>
    </w:r>
    <w:r w:rsidR="003C2C7F">
      <w:rPr>
        <w:sz w:val="18"/>
        <w:szCs w:val="18"/>
      </w:rPr>
      <w:t xml:space="preserve"> </w:t>
    </w:r>
    <w:r w:rsidR="003C2C7F" w:rsidRPr="00D249A2">
      <w:rPr>
        <w:sz w:val="18"/>
        <w:szCs w:val="18"/>
      </w:rPr>
      <w:t xml:space="preserve">- </w:t>
    </w:r>
    <w:r w:rsidR="00300738">
      <w:fldChar w:fldCharType="begin"/>
    </w:r>
    <w:r w:rsidR="00300738">
      <w:instrText xml:space="preserve"> PAGE  \* MERGEFORMAT </w:instrText>
    </w:r>
    <w:r w:rsidR="00300738">
      <w:fldChar w:fldCharType="separate"/>
    </w:r>
    <w:r w:rsidR="00300738" w:rsidRPr="00300738">
      <w:rPr>
        <w:noProof/>
        <w:sz w:val="18"/>
        <w:szCs w:val="18"/>
      </w:rPr>
      <w:t>1</w:t>
    </w:r>
    <w:r w:rsidR="00300738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C7F" w:rsidRDefault="003C2C7F">
      <w:r>
        <w:separator/>
      </w:r>
    </w:p>
  </w:footnote>
  <w:footnote w:type="continuationSeparator" w:id="0">
    <w:p w:rsidR="003C2C7F" w:rsidRDefault="003C2C7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C7F" w:rsidRDefault="00300738">
    <w:pPr>
      <w:pStyle w:val="Header"/>
    </w:pPr>
    <w:r>
      <w:rPr>
        <w:noProof/>
      </w:rPr>
      <mc:AlternateContent>
        <mc:Choice Requires="wps">
          <w:drawing>
            <wp:anchor distT="0" distB="0" distL="114296" distR="114296" simplePos="0" relativeHeight="251658240" behindDoc="0" locked="0" layoutInCell="1" allowOverlap="1">
              <wp:simplePos x="0" y="0"/>
              <wp:positionH relativeFrom="margin">
                <wp:posOffset>5651499</wp:posOffset>
              </wp:positionH>
              <wp:positionV relativeFrom="page">
                <wp:posOffset>50800</wp:posOffset>
              </wp:positionV>
              <wp:extent cx="0" cy="10058400"/>
              <wp:effectExtent l="0" t="0" r="25400" b="25400"/>
              <wp:wrapNone/>
              <wp:docPr id="4" name="RightBor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ightBorder" o:spid="_x0000_s1026" style="position:absolute;z-index:251658240;visibility:visible;mso-wrap-style:square;mso-width-percent:0;mso-height-percent:0;mso-wrap-distance-left:114296emu;mso-wrap-distance-top:0;mso-wrap-distance-right:114296emu;mso-wrap-distance-bottom:0;mso-position-horizontal:absolute;mso-position-horizontal-relative:margin;mso-position-vertical:absolute;mso-position-vertical-relative:page;mso-width-percent:0;mso-height-percent:0;mso-width-relative:page;mso-height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    <w10:wrap anchorx="margin" anchory="page"/>
            </v:line>
          </w:pict>
        </mc:Fallback>
      </mc:AlternateContent>
    </w:r>
    <w:bookmarkStart w:id="1" w:name="Summary"/>
    <w:bookmarkEnd w:id="1"/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-639445</wp:posOffset>
              </wp:positionH>
              <wp:positionV relativeFrom="margin">
                <wp:posOffset>0</wp:posOffset>
              </wp:positionV>
              <wp:extent cx="457200" cy="8229600"/>
              <wp:effectExtent l="0" t="0" r="0" b="0"/>
              <wp:wrapNone/>
              <wp:docPr id="3" name="LineNumbe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22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7E7" w:rsidRDefault="008007E7">
                          <w:pPr>
                            <w:jc w:val="right"/>
                          </w:pPr>
                          <w:r>
                            <w:t>1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2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3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4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5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6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7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8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9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10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11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12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13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14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15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16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17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18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19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20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21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22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23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24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  <w:r>
                            <w:t>25</w:t>
                          </w:r>
                        </w:p>
                        <w:p w:rsidR="008007E7" w:rsidRDefault="008007E7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LineNumbers" o:spid="_x0000_s1026" type="#_x0000_t202" style="position:absolute;margin-left:-50.3pt;margin-top:0;width:36pt;height:9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" stroked="f">
              <v:textbox inset="0,0,0,0">
                <w:txbxContent>
                  <w:p w:rsidR="008007E7" w:rsidRDefault="008007E7">
                    <w:pPr>
                      <w:jc w:val="right"/>
                    </w:pPr>
                    <w:r>
                      <w:t>1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2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3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4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5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6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7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8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9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10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11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12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13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14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15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16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17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18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19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20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21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22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23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24</w:t>
                    </w:r>
                  </w:p>
                  <w:p w:rsidR="008007E7" w:rsidRDefault="008007E7">
                    <w:pPr>
                      <w:jc w:val="right"/>
                    </w:pPr>
                    <w:r>
                      <w:t>25</w:t>
                    </w:r>
                  </w:p>
                  <w:p w:rsidR="008007E7" w:rsidRDefault="008007E7">
                    <w:pPr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6" distR="114296" simplePos="0" relativeHeight="251657216" behindDoc="0" locked="0" layoutInCell="1" allowOverlap="1">
              <wp:simplePos x="0" y="0"/>
              <wp:positionH relativeFrom="margin">
                <wp:posOffset>-89536</wp:posOffset>
              </wp:positionH>
              <wp:positionV relativeFrom="page">
                <wp:posOffset>0</wp:posOffset>
              </wp:positionV>
              <wp:extent cx="0" cy="10058400"/>
              <wp:effectExtent l="0" t="0" r="25400" b="25400"/>
              <wp:wrapNone/>
              <wp:docPr id="2" name="LeftBor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eftBorder2" o:spid="_x0000_s1026" style="position:absolute;z-index:251657216;visibility:visible;mso-wrap-style:square;mso-width-percent:0;mso-height-percent:0;mso-wrap-distance-left:114296emu;mso-wrap-distance-top:0;mso-wrap-distance-right:114296emu;mso-wrap-distance-bottom:0;mso-position-horizontal:absolute;mso-position-horizontal-relative:margin;mso-position-vertical:absolute;mso-position-vertical-relative:page;mso-width-percent:0;mso-height-percent:0;mso-width-relative:page;mso-height-relative:page" from="-7pt,0" to="-7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D1QYHb3AAAAAkBAAAPAAAAAAAAAAAAAAAAAG8EAABkcnMvZG93bnJldi54bWxQSwUGAAAAAAQA&#10;BADzAAAAeAUAAAAA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6" distR="114296" simplePos="0" relativeHeight="251656192" behindDoc="0" locked="0" layoutInCell="1" allowOverlap="1">
              <wp:simplePos x="0" y="0"/>
              <wp:positionH relativeFrom="margin">
                <wp:posOffset>-43816</wp:posOffset>
              </wp:positionH>
              <wp:positionV relativeFrom="page">
                <wp:posOffset>0</wp:posOffset>
              </wp:positionV>
              <wp:extent cx="0" cy="10058400"/>
              <wp:effectExtent l="0" t="0" r="25400" b="25400"/>
              <wp:wrapNone/>
              <wp:docPr id="1" name="LeftBor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eftBorder1" o:spid="_x0000_s1026" style="position:absolute;z-index:251656192;visibility:visible;mso-wrap-style:square;mso-width-percent:0;mso-height-percent:0;mso-wrap-distance-left:114296emu;mso-wrap-distance-top:0;mso-wrap-distance-right:114296emu;mso-wrap-distance-bottom:0;mso-position-horizontal:absolute;mso-position-horizontal-relative:margin;mso-position-vertical:absolute;mso-position-vertical-relative:page;mso-width-percent:0;mso-height-percent:0;mso-width-relative:page;mso-height-relative:page" from="-3.4pt,0" to="-3.4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">
              <w10:wrap anchorx="margin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5F22"/>
    <w:multiLevelType w:val="multilevel"/>
    <w:tmpl w:val="775CA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200218"/>
    <w:multiLevelType w:val="hybridMultilevel"/>
    <w:tmpl w:val="EC2E67A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5F665DB"/>
    <w:multiLevelType w:val="hybridMultilevel"/>
    <w:tmpl w:val="C192A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07E4C"/>
    <w:multiLevelType w:val="multilevel"/>
    <w:tmpl w:val="E2F80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E70DCA"/>
    <w:multiLevelType w:val="hybridMultilevel"/>
    <w:tmpl w:val="448E8CE4"/>
    <w:lvl w:ilvl="0" w:tplc="3BB02A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DF5959"/>
    <w:multiLevelType w:val="hybridMultilevel"/>
    <w:tmpl w:val="C39CE686"/>
    <w:lvl w:ilvl="0" w:tplc="050E65D0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5C1406"/>
    <w:multiLevelType w:val="hybridMultilevel"/>
    <w:tmpl w:val="A7F88944"/>
    <w:lvl w:ilvl="0" w:tplc="F9609398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25C40588"/>
    <w:multiLevelType w:val="hybridMultilevel"/>
    <w:tmpl w:val="D67CF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063A2F"/>
    <w:multiLevelType w:val="hybridMultilevel"/>
    <w:tmpl w:val="946C962E"/>
    <w:lvl w:ilvl="0" w:tplc="F2AAFE2E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71925E9"/>
    <w:multiLevelType w:val="hybridMultilevel"/>
    <w:tmpl w:val="B6B274EE"/>
    <w:lvl w:ilvl="0" w:tplc="A920BC8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826AAE"/>
    <w:multiLevelType w:val="hybridMultilevel"/>
    <w:tmpl w:val="FDC2A3D4"/>
    <w:lvl w:ilvl="0" w:tplc="1526BD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25917"/>
    <w:multiLevelType w:val="hybridMultilevel"/>
    <w:tmpl w:val="0A0A8BDA"/>
    <w:lvl w:ilvl="0" w:tplc="3BB02A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47097C"/>
    <w:multiLevelType w:val="hybridMultilevel"/>
    <w:tmpl w:val="FB8A6FF4"/>
    <w:lvl w:ilvl="0" w:tplc="A920BC8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D50C15"/>
    <w:multiLevelType w:val="hybridMultilevel"/>
    <w:tmpl w:val="701672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9742E1"/>
    <w:multiLevelType w:val="multilevel"/>
    <w:tmpl w:val="775CA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EC510E"/>
    <w:multiLevelType w:val="hybridMultilevel"/>
    <w:tmpl w:val="9CB42E4C"/>
    <w:lvl w:ilvl="0" w:tplc="3BB02A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742791"/>
    <w:multiLevelType w:val="hybridMultilevel"/>
    <w:tmpl w:val="3640A288"/>
    <w:lvl w:ilvl="0" w:tplc="3BB02A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C715F1"/>
    <w:multiLevelType w:val="hybridMultilevel"/>
    <w:tmpl w:val="8FC630B2"/>
    <w:lvl w:ilvl="0" w:tplc="3DB47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544748"/>
    <w:multiLevelType w:val="hybridMultilevel"/>
    <w:tmpl w:val="A2562850"/>
    <w:lvl w:ilvl="0" w:tplc="CC4C115A">
      <w:start w:val="1"/>
      <w:numFmt w:val="decimal"/>
      <w:lvlText w:val="%1."/>
      <w:lvlJc w:val="left"/>
      <w:pPr>
        <w:tabs>
          <w:tab w:val="num" w:pos="2088"/>
        </w:tabs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599A3687"/>
    <w:multiLevelType w:val="hybridMultilevel"/>
    <w:tmpl w:val="1E90ECF4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60FF5AF7"/>
    <w:multiLevelType w:val="hybridMultilevel"/>
    <w:tmpl w:val="F9B670B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6B5274F1"/>
    <w:multiLevelType w:val="hybridMultilevel"/>
    <w:tmpl w:val="3600F44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72241EE6"/>
    <w:multiLevelType w:val="hybridMultilevel"/>
    <w:tmpl w:val="1F4C31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147B8C"/>
    <w:multiLevelType w:val="hybridMultilevel"/>
    <w:tmpl w:val="775CA64C"/>
    <w:lvl w:ilvl="0" w:tplc="D9984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751962"/>
    <w:multiLevelType w:val="hybridMultilevel"/>
    <w:tmpl w:val="AF2478A0"/>
    <w:lvl w:ilvl="0" w:tplc="F770220C">
      <w:start w:val="1"/>
      <w:numFmt w:val="decimal"/>
      <w:lvlText w:val="%1."/>
      <w:lvlJc w:val="left"/>
      <w:pPr>
        <w:ind w:left="12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4" w:hanging="360"/>
      </w:pPr>
    </w:lvl>
    <w:lvl w:ilvl="2" w:tplc="0409001B" w:tentative="1">
      <w:start w:val="1"/>
      <w:numFmt w:val="lowerRoman"/>
      <w:lvlText w:val="%3."/>
      <w:lvlJc w:val="right"/>
      <w:pPr>
        <w:ind w:left="2694" w:hanging="180"/>
      </w:pPr>
    </w:lvl>
    <w:lvl w:ilvl="3" w:tplc="0409000F" w:tentative="1">
      <w:start w:val="1"/>
      <w:numFmt w:val="decimal"/>
      <w:lvlText w:val="%4."/>
      <w:lvlJc w:val="left"/>
      <w:pPr>
        <w:ind w:left="3414" w:hanging="360"/>
      </w:pPr>
    </w:lvl>
    <w:lvl w:ilvl="4" w:tplc="04090019" w:tentative="1">
      <w:start w:val="1"/>
      <w:numFmt w:val="lowerLetter"/>
      <w:lvlText w:val="%5."/>
      <w:lvlJc w:val="left"/>
      <w:pPr>
        <w:ind w:left="4134" w:hanging="360"/>
      </w:pPr>
    </w:lvl>
    <w:lvl w:ilvl="5" w:tplc="0409001B" w:tentative="1">
      <w:start w:val="1"/>
      <w:numFmt w:val="lowerRoman"/>
      <w:lvlText w:val="%6."/>
      <w:lvlJc w:val="right"/>
      <w:pPr>
        <w:ind w:left="4854" w:hanging="180"/>
      </w:pPr>
    </w:lvl>
    <w:lvl w:ilvl="6" w:tplc="0409000F" w:tentative="1">
      <w:start w:val="1"/>
      <w:numFmt w:val="decimal"/>
      <w:lvlText w:val="%7."/>
      <w:lvlJc w:val="left"/>
      <w:pPr>
        <w:ind w:left="5574" w:hanging="360"/>
      </w:pPr>
    </w:lvl>
    <w:lvl w:ilvl="7" w:tplc="04090019" w:tentative="1">
      <w:start w:val="1"/>
      <w:numFmt w:val="lowerLetter"/>
      <w:lvlText w:val="%8."/>
      <w:lvlJc w:val="left"/>
      <w:pPr>
        <w:ind w:left="6294" w:hanging="360"/>
      </w:pPr>
    </w:lvl>
    <w:lvl w:ilvl="8" w:tplc="0409001B" w:tentative="1">
      <w:start w:val="1"/>
      <w:numFmt w:val="lowerRoman"/>
      <w:lvlText w:val="%9."/>
      <w:lvlJc w:val="right"/>
      <w:pPr>
        <w:ind w:left="7014" w:hanging="180"/>
      </w:pPr>
    </w:lvl>
  </w:abstractNum>
  <w:abstractNum w:abstractNumId="25">
    <w:nsid w:val="7F4724B1"/>
    <w:multiLevelType w:val="hybridMultilevel"/>
    <w:tmpl w:val="A948B1C8"/>
    <w:lvl w:ilvl="0" w:tplc="60D2C13E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2"/>
  </w:num>
  <w:num w:numId="3">
    <w:abstractNumId w:val="4"/>
  </w:num>
  <w:num w:numId="4">
    <w:abstractNumId w:val="11"/>
  </w:num>
  <w:num w:numId="5">
    <w:abstractNumId w:val="15"/>
  </w:num>
  <w:num w:numId="6">
    <w:abstractNumId w:val="16"/>
  </w:num>
  <w:num w:numId="7">
    <w:abstractNumId w:val="8"/>
  </w:num>
  <w:num w:numId="8">
    <w:abstractNumId w:val="21"/>
  </w:num>
  <w:num w:numId="9">
    <w:abstractNumId w:val="1"/>
  </w:num>
  <w:num w:numId="10">
    <w:abstractNumId w:val="20"/>
  </w:num>
  <w:num w:numId="11">
    <w:abstractNumId w:val="18"/>
  </w:num>
  <w:num w:numId="12">
    <w:abstractNumId w:val="5"/>
  </w:num>
  <w:num w:numId="13">
    <w:abstractNumId w:val="25"/>
  </w:num>
  <w:num w:numId="14">
    <w:abstractNumId w:val="19"/>
  </w:num>
  <w:num w:numId="15">
    <w:abstractNumId w:val="7"/>
  </w:num>
  <w:num w:numId="16">
    <w:abstractNumId w:val="23"/>
  </w:num>
  <w:num w:numId="17">
    <w:abstractNumId w:val="3"/>
  </w:num>
  <w:num w:numId="18">
    <w:abstractNumId w:val="22"/>
  </w:num>
  <w:num w:numId="19">
    <w:abstractNumId w:val="2"/>
  </w:num>
  <w:num w:numId="20">
    <w:abstractNumId w:val="0"/>
  </w:num>
  <w:num w:numId="21">
    <w:abstractNumId w:val="14"/>
  </w:num>
  <w:num w:numId="22">
    <w:abstractNumId w:val="13"/>
  </w:num>
  <w:num w:numId="23">
    <w:abstractNumId w:val="17"/>
  </w:num>
  <w:num w:numId="24">
    <w:abstractNumId w:val="24"/>
  </w:num>
  <w:num w:numId="25">
    <w:abstractNumId w:val="6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embedSystemFonts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288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4103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orneyName" w:val="-1"/>
    <w:docVar w:name="CaptionBoxStyle" w:val="3"/>
    <w:docVar w:name="CourtAlignment" w:val="1"/>
    <w:docVar w:name="CourtName" w:val="UNITED STATES DISTRICT COURT_x000d__x000a_WESTERN DISTRICT OF WASHINGTON"/>
    <w:docVar w:name="FirmInFtr" w:val="0"/>
    <w:docVar w:name="FirmInSigBlkStyle" w:val="2"/>
    <w:docVar w:name="FirstLineNum" w:val="1"/>
    <w:docVar w:name="FirstPleadingLine" w:val="1"/>
    <w:docVar w:name="Font" w:val="Times New Roman"/>
    <w:docVar w:name="IncludeDate" w:val="-1"/>
    <w:docVar w:name="IncludeLineNumbers" w:val="-1"/>
    <w:docVar w:name="JudgeName" w:val="-1"/>
    <w:docVar w:name="LeftBorderStyle" w:val="2"/>
    <w:docVar w:name="LineNumIncByOne" w:val="-1"/>
    <w:docVar w:name="LineSpacing" w:val="2"/>
    <w:docVar w:name="LinesPerPage" w:val="25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D16FF6"/>
    <w:rsid w:val="00016DCE"/>
    <w:rsid w:val="00016F05"/>
    <w:rsid w:val="00017BEC"/>
    <w:rsid w:val="00023223"/>
    <w:rsid w:val="00033BC4"/>
    <w:rsid w:val="00040B03"/>
    <w:rsid w:val="000427A9"/>
    <w:rsid w:val="00043E1A"/>
    <w:rsid w:val="000761BA"/>
    <w:rsid w:val="00097C88"/>
    <w:rsid w:val="000A1681"/>
    <w:rsid w:val="000B6202"/>
    <w:rsid w:val="000C0E98"/>
    <w:rsid w:val="000C6C24"/>
    <w:rsid w:val="000D03D3"/>
    <w:rsid w:val="000D138D"/>
    <w:rsid w:val="000E0FD7"/>
    <w:rsid w:val="000E3DBC"/>
    <w:rsid w:val="00111646"/>
    <w:rsid w:val="00115766"/>
    <w:rsid w:val="00122E48"/>
    <w:rsid w:val="00123736"/>
    <w:rsid w:val="00142F9F"/>
    <w:rsid w:val="00144344"/>
    <w:rsid w:val="0018139D"/>
    <w:rsid w:val="00191E71"/>
    <w:rsid w:val="001A609E"/>
    <w:rsid w:val="001B4053"/>
    <w:rsid w:val="001B53D0"/>
    <w:rsid w:val="001B6FEA"/>
    <w:rsid w:val="001C53F7"/>
    <w:rsid w:val="001E1533"/>
    <w:rsid w:val="001F4ACC"/>
    <w:rsid w:val="001F59B5"/>
    <w:rsid w:val="001F63E1"/>
    <w:rsid w:val="00210394"/>
    <w:rsid w:val="00217288"/>
    <w:rsid w:val="002223D7"/>
    <w:rsid w:val="002354E3"/>
    <w:rsid w:val="0023586C"/>
    <w:rsid w:val="00240BD9"/>
    <w:rsid w:val="00245FD0"/>
    <w:rsid w:val="00246D1F"/>
    <w:rsid w:val="00253FBD"/>
    <w:rsid w:val="0027702B"/>
    <w:rsid w:val="00293D2A"/>
    <w:rsid w:val="002A1533"/>
    <w:rsid w:val="002A3DDD"/>
    <w:rsid w:val="002A7359"/>
    <w:rsid w:val="002E1C4D"/>
    <w:rsid w:val="002F57E6"/>
    <w:rsid w:val="00300738"/>
    <w:rsid w:val="003100AE"/>
    <w:rsid w:val="00331078"/>
    <w:rsid w:val="003344B8"/>
    <w:rsid w:val="00341F3C"/>
    <w:rsid w:val="00343BBD"/>
    <w:rsid w:val="0034767F"/>
    <w:rsid w:val="00354AD0"/>
    <w:rsid w:val="00363D91"/>
    <w:rsid w:val="00391E8E"/>
    <w:rsid w:val="00394984"/>
    <w:rsid w:val="003B3538"/>
    <w:rsid w:val="003B76CA"/>
    <w:rsid w:val="003C167A"/>
    <w:rsid w:val="003C2C7F"/>
    <w:rsid w:val="003C3602"/>
    <w:rsid w:val="003D0556"/>
    <w:rsid w:val="003D0F3D"/>
    <w:rsid w:val="003D6482"/>
    <w:rsid w:val="003D75D4"/>
    <w:rsid w:val="003E437E"/>
    <w:rsid w:val="003E61B5"/>
    <w:rsid w:val="003F6A70"/>
    <w:rsid w:val="004043ED"/>
    <w:rsid w:val="00431F6C"/>
    <w:rsid w:val="004431E9"/>
    <w:rsid w:val="00443C6C"/>
    <w:rsid w:val="0044611E"/>
    <w:rsid w:val="00457CD9"/>
    <w:rsid w:val="004848F1"/>
    <w:rsid w:val="004A5AEE"/>
    <w:rsid w:val="004C5F3F"/>
    <w:rsid w:val="004F6861"/>
    <w:rsid w:val="00511116"/>
    <w:rsid w:val="00525F2D"/>
    <w:rsid w:val="0053496B"/>
    <w:rsid w:val="00535CB7"/>
    <w:rsid w:val="00551308"/>
    <w:rsid w:val="0055175D"/>
    <w:rsid w:val="0055468C"/>
    <w:rsid w:val="00555903"/>
    <w:rsid w:val="00561E98"/>
    <w:rsid w:val="00563B8D"/>
    <w:rsid w:val="005668EF"/>
    <w:rsid w:val="005726AE"/>
    <w:rsid w:val="005822F5"/>
    <w:rsid w:val="00583A6D"/>
    <w:rsid w:val="005B1318"/>
    <w:rsid w:val="005B5592"/>
    <w:rsid w:val="005C1391"/>
    <w:rsid w:val="005C453B"/>
    <w:rsid w:val="005D0C99"/>
    <w:rsid w:val="005E1E9A"/>
    <w:rsid w:val="005F36D0"/>
    <w:rsid w:val="005F7A75"/>
    <w:rsid w:val="0061492D"/>
    <w:rsid w:val="00614BB8"/>
    <w:rsid w:val="006162B8"/>
    <w:rsid w:val="00621A97"/>
    <w:rsid w:val="00625DE3"/>
    <w:rsid w:val="00632F1E"/>
    <w:rsid w:val="006376FF"/>
    <w:rsid w:val="00641337"/>
    <w:rsid w:val="00650FAA"/>
    <w:rsid w:val="00651E5A"/>
    <w:rsid w:val="00671DBE"/>
    <w:rsid w:val="00673B6F"/>
    <w:rsid w:val="00680095"/>
    <w:rsid w:val="006828A1"/>
    <w:rsid w:val="006973A1"/>
    <w:rsid w:val="006A4708"/>
    <w:rsid w:val="006B32E2"/>
    <w:rsid w:val="006B462B"/>
    <w:rsid w:val="006C1B54"/>
    <w:rsid w:val="006C79A3"/>
    <w:rsid w:val="006E68C5"/>
    <w:rsid w:val="006F1FD2"/>
    <w:rsid w:val="006F6220"/>
    <w:rsid w:val="00702E5F"/>
    <w:rsid w:val="0070793F"/>
    <w:rsid w:val="0073063A"/>
    <w:rsid w:val="007407F2"/>
    <w:rsid w:val="00750D4E"/>
    <w:rsid w:val="00761D1C"/>
    <w:rsid w:val="00771E49"/>
    <w:rsid w:val="007726CE"/>
    <w:rsid w:val="00787935"/>
    <w:rsid w:val="00792912"/>
    <w:rsid w:val="00793586"/>
    <w:rsid w:val="007A052C"/>
    <w:rsid w:val="007A0E25"/>
    <w:rsid w:val="007A7218"/>
    <w:rsid w:val="007C0D0A"/>
    <w:rsid w:val="007D2408"/>
    <w:rsid w:val="007E5579"/>
    <w:rsid w:val="007F6C04"/>
    <w:rsid w:val="008007E7"/>
    <w:rsid w:val="00802384"/>
    <w:rsid w:val="00812A9C"/>
    <w:rsid w:val="00821C8C"/>
    <w:rsid w:val="00833892"/>
    <w:rsid w:val="00845083"/>
    <w:rsid w:val="00846C0A"/>
    <w:rsid w:val="00884046"/>
    <w:rsid w:val="008A05D6"/>
    <w:rsid w:val="008A1C27"/>
    <w:rsid w:val="008A5238"/>
    <w:rsid w:val="008B2361"/>
    <w:rsid w:val="008E3670"/>
    <w:rsid w:val="00907DD9"/>
    <w:rsid w:val="009142D6"/>
    <w:rsid w:val="00916B23"/>
    <w:rsid w:val="00916F69"/>
    <w:rsid w:val="009317DE"/>
    <w:rsid w:val="00932D5C"/>
    <w:rsid w:val="00936579"/>
    <w:rsid w:val="00940F79"/>
    <w:rsid w:val="00941010"/>
    <w:rsid w:val="0094311B"/>
    <w:rsid w:val="00977B52"/>
    <w:rsid w:val="00983DF2"/>
    <w:rsid w:val="009918F5"/>
    <w:rsid w:val="009924E1"/>
    <w:rsid w:val="009C2629"/>
    <w:rsid w:val="009C6997"/>
    <w:rsid w:val="009F3B06"/>
    <w:rsid w:val="00A03D58"/>
    <w:rsid w:val="00A05957"/>
    <w:rsid w:val="00A10273"/>
    <w:rsid w:val="00A201DC"/>
    <w:rsid w:val="00A22E71"/>
    <w:rsid w:val="00A26BE7"/>
    <w:rsid w:val="00A45F45"/>
    <w:rsid w:val="00A5711F"/>
    <w:rsid w:val="00A619DA"/>
    <w:rsid w:val="00A72FAA"/>
    <w:rsid w:val="00A7317B"/>
    <w:rsid w:val="00A76191"/>
    <w:rsid w:val="00A84C27"/>
    <w:rsid w:val="00A9182A"/>
    <w:rsid w:val="00A9618E"/>
    <w:rsid w:val="00AC4DBA"/>
    <w:rsid w:val="00AD6990"/>
    <w:rsid w:val="00AD74F1"/>
    <w:rsid w:val="00AE1076"/>
    <w:rsid w:val="00AE1C73"/>
    <w:rsid w:val="00AE1F4D"/>
    <w:rsid w:val="00AF1816"/>
    <w:rsid w:val="00B1077D"/>
    <w:rsid w:val="00B173C4"/>
    <w:rsid w:val="00B3120A"/>
    <w:rsid w:val="00B370DB"/>
    <w:rsid w:val="00B60052"/>
    <w:rsid w:val="00B6196E"/>
    <w:rsid w:val="00B93C58"/>
    <w:rsid w:val="00B95785"/>
    <w:rsid w:val="00BA1DBD"/>
    <w:rsid w:val="00BA1E18"/>
    <w:rsid w:val="00BA5FB9"/>
    <w:rsid w:val="00BA680B"/>
    <w:rsid w:val="00BC4196"/>
    <w:rsid w:val="00BD5E43"/>
    <w:rsid w:val="00BE551F"/>
    <w:rsid w:val="00C0619B"/>
    <w:rsid w:val="00C12994"/>
    <w:rsid w:val="00C34BB0"/>
    <w:rsid w:val="00C43C12"/>
    <w:rsid w:val="00C4498E"/>
    <w:rsid w:val="00C45498"/>
    <w:rsid w:val="00C50516"/>
    <w:rsid w:val="00C55831"/>
    <w:rsid w:val="00C87E0A"/>
    <w:rsid w:val="00C91AFD"/>
    <w:rsid w:val="00CB59F4"/>
    <w:rsid w:val="00CC51ED"/>
    <w:rsid w:val="00CC7A5C"/>
    <w:rsid w:val="00CD7A56"/>
    <w:rsid w:val="00CE6CC6"/>
    <w:rsid w:val="00CF7CD4"/>
    <w:rsid w:val="00D069B2"/>
    <w:rsid w:val="00D07972"/>
    <w:rsid w:val="00D16FF6"/>
    <w:rsid w:val="00D20107"/>
    <w:rsid w:val="00D207D8"/>
    <w:rsid w:val="00D249A2"/>
    <w:rsid w:val="00D2740D"/>
    <w:rsid w:val="00D27AD5"/>
    <w:rsid w:val="00D31C32"/>
    <w:rsid w:val="00D369DE"/>
    <w:rsid w:val="00D45910"/>
    <w:rsid w:val="00D57962"/>
    <w:rsid w:val="00D57E3B"/>
    <w:rsid w:val="00D935FA"/>
    <w:rsid w:val="00DA5E0D"/>
    <w:rsid w:val="00DB41D9"/>
    <w:rsid w:val="00DB4243"/>
    <w:rsid w:val="00DB4FFB"/>
    <w:rsid w:val="00DC43BE"/>
    <w:rsid w:val="00DC4989"/>
    <w:rsid w:val="00DD5EB4"/>
    <w:rsid w:val="00DE43EC"/>
    <w:rsid w:val="00DF44E4"/>
    <w:rsid w:val="00DF7884"/>
    <w:rsid w:val="00E22229"/>
    <w:rsid w:val="00E249CC"/>
    <w:rsid w:val="00E26D4E"/>
    <w:rsid w:val="00E4650D"/>
    <w:rsid w:val="00E5083A"/>
    <w:rsid w:val="00E5632C"/>
    <w:rsid w:val="00E60867"/>
    <w:rsid w:val="00EB0EAE"/>
    <w:rsid w:val="00ED2F8A"/>
    <w:rsid w:val="00F06F82"/>
    <w:rsid w:val="00F13DC2"/>
    <w:rsid w:val="00F20419"/>
    <w:rsid w:val="00F304FE"/>
    <w:rsid w:val="00F34DB8"/>
    <w:rsid w:val="00F41C9B"/>
    <w:rsid w:val="00F47DD2"/>
    <w:rsid w:val="00F503E1"/>
    <w:rsid w:val="00F66F7A"/>
    <w:rsid w:val="00F81D8F"/>
    <w:rsid w:val="00F95334"/>
    <w:rsid w:val="00FA49E1"/>
    <w:rsid w:val="00FB1E81"/>
    <w:rsid w:val="00FC2A45"/>
    <w:rsid w:val="00FD1BA9"/>
    <w:rsid w:val="00FF0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10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Title" w:qFormat="1"/>
    <w:lsdException w:name="List Paragraph" w:qFormat="1"/>
  </w:latentStyles>
  <w:style w:type="paragraph" w:default="1" w:styleId="Normal">
    <w:name w:val="Normal"/>
    <w:qFormat/>
    <w:rsid w:val="00040B03"/>
    <w:pPr>
      <w:spacing w:line="508" w:lineRule="exact"/>
    </w:pPr>
  </w:style>
  <w:style w:type="paragraph" w:styleId="Heading1">
    <w:name w:val="heading 1"/>
    <w:basedOn w:val="Normal"/>
    <w:next w:val="Normal"/>
    <w:qFormat/>
    <w:rsid w:val="00040B03"/>
    <w:pPr>
      <w:keepNext/>
      <w:ind w:firstLine="720"/>
      <w:outlineLvl w:val="0"/>
    </w:pPr>
    <w:rPr>
      <w:color w:val="000000"/>
      <w:szCs w:val="26"/>
      <w:u w:val="single"/>
    </w:rPr>
  </w:style>
  <w:style w:type="paragraph" w:styleId="Heading2">
    <w:name w:val="heading 2"/>
    <w:basedOn w:val="Normal"/>
    <w:next w:val="Normal"/>
    <w:qFormat/>
    <w:rsid w:val="00040B03"/>
    <w:pPr>
      <w:keepNext/>
      <w:outlineLvl w:val="1"/>
    </w:pPr>
    <w:rPr>
      <w:u w:val="single"/>
      <w:lang w:val="en-CA"/>
    </w:rPr>
  </w:style>
  <w:style w:type="paragraph" w:styleId="Heading3">
    <w:name w:val="heading 3"/>
    <w:basedOn w:val="Normal"/>
    <w:next w:val="Normal"/>
    <w:qFormat/>
    <w:rsid w:val="00040B03"/>
    <w:pPr>
      <w:keepNext/>
      <w:outlineLvl w:val="2"/>
    </w:pPr>
    <w:rPr>
      <w:color w:val="000000"/>
      <w:szCs w:val="26"/>
      <w:u w:val="single"/>
    </w:rPr>
  </w:style>
  <w:style w:type="paragraph" w:styleId="Heading4">
    <w:name w:val="heading 4"/>
    <w:basedOn w:val="Normal"/>
    <w:next w:val="Normal"/>
    <w:qFormat/>
    <w:rsid w:val="00040B03"/>
    <w:pPr>
      <w:keepNext/>
      <w:spacing w:line="480" w:lineRule="auto"/>
      <w:ind w:left="720" w:right="720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040B03"/>
    <w:pPr>
      <w:keepNext/>
      <w:spacing w:line="480" w:lineRule="auto"/>
      <w:ind w:left="720" w:right="720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040B03"/>
    <w:pPr>
      <w:keepNext/>
      <w:spacing w:line="480" w:lineRule="auto"/>
      <w:ind w:left="720" w:right="720"/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040B03"/>
    <w:pPr>
      <w:keepNext/>
      <w:spacing w:line="480" w:lineRule="auto"/>
      <w:ind w:left="720" w:right="576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rsid w:val="00040B03"/>
    <w:pPr>
      <w:keepNext/>
      <w:spacing w:line="480" w:lineRule="auto"/>
      <w:ind w:left="360" w:right="720"/>
      <w:outlineLvl w:val="7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040B03"/>
    <w:pPr>
      <w:spacing w:line="254" w:lineRule="exact"/>
    </w:pPr>
  </w:style>
  <w:style w:type="paragraph" w:customStyle="1" w:styleId="15Spacing">
    <w:name w:val="1.5 Spacing"/>
    <w:basedOn w:val="Normal"/>
    <w:rsid w:val="00040B03"/>
    <w:pPr>
      <w:spacing w:line="381" w:lineRule="exact"/>
    </w:pPr>
  </w:style>
  <w:style w:type="paragraph" w:customStyle="1" w:styleId="DoubleSpacing">
    <w:name w:val="Double Spacing"/>
    <w:basedOn w:val="Normal"/>
    <w:rsid w:val="00040B03"/>
  </w:style>
  <w:style w:type="paragraph" w:customStyle="1" w:styleId="AttorneyName">
    <w:name w:val="Attorney Name"/>
    <w:basedOn w:val="SingleSpacing"/>
    <w:rsid w:val="00040B03"/>
  </w:style>
  <w:style w:type="paragraph" w:customStyle="1" w:styleId="FirmName">
    <w:name w:val="Firm Name"/>
    <w:basedOn w:val="SingleSpacing"/>
    <w:rsid w:val="00040B03"/>
    <w:pPr>
      <w:jc w:val="center"/>
    </w:pPr>
  </w:style>
  <w:style w:type="paragraph" w:customStyle="1" w:styleId="SignatureBlock">
    <w:name w:val="Signature Block"/>
    <w:basedOn w:val="SingleSpacing"/>
    <w:rsid w:val="00040B03"/>
    <w:pPr>
      <w:ind w:left="4680"/>
    </w:pPr>
  </w:style>
  <w:style w:type="paragraph" w:styleId="Header">
    <w:name w:val="header"/>
    <w:basedOn w:val="Normal"/>
    <w:rsid w:val="00040B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40B03"/>
    <w:pPr>
      <w:tabs>
        <w:tab w:val="center" w:pos="4320"/>
        <w:tab w:val="right" w:pos="8640"/>
      </w:tabs>
    </w:pPr>
  </w:style>
  <w:style w:type="paragraph" w:customStyle="1" w:styleId="Quick1">
    <w:name w:val="Quick 1."/>
    <w:rsid w:val="00040B03"/>
    <w:pPr>
      <w:autoSpaceDE w:val="0"/>
      <w:autoSpaceDN w:val="0"/>
      <w:adjustRightInd w:val="0"/>
      <w:ind w:left="-1440"/>
    </w:pPr>
  </w:style>
  <w:style w:type="paragraph" w:styleId="Caption">
    <w:name w:val="caption"/>
    <w:basedOn w:val="Normal"/>
    <w:next w:val="Normal"/>
    <w:qFormat/>
    <w:rsid w:val="00040B03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rsid w:val="00040B03"/>
    <w:rPr>
      <w:color w:val="000000"/>
      <w:szCs w:val="26"/>
    </w:rPr>
  </w:style>
  <w:style w:type="paragraph" w:styleId="BlockText">
    <w:name w:val="Block Text"/>
    <w:basedOn w:val="Normal"/>
    <w:rsid w:val="00040B03"/>
    <w:pPr>
      <w:spacing w:line="240" w:lineRule="auto"/>
      <w:ind w:left="1800" w:right="1008" w:hanging="360"/>
    </w:pPr>
    <w:rPr>
      <w:color w:val="000000"/>
    </w:rPr>
  </w:style>
  <w:style w:type="paragraph" w:customStyle="1" w:styleId="p1">
    <w:name w:val="p1"/>
    <w:basedOn w:val="Normal"/>
    <w:rsid w:val="00040B03"/>
    <w:pPr>
      <w:widowControl w:val="0"/>
      <w:tabs>
        <w:tab w:val="left" w:pos="737"/>
      </w:tabs>
      <w:autoSpaceDE w:val="0"/>
      <w:autoSpaceDN w:val="0"/>
      <w:adjustRightInd w:val="0"/>
      <w:spacing w:line="549" w:lineRule="atLeast"/>
      <w:ind w:firstLine="737"/>
    </w:pPr>
  </w:style>
  <w:style w:type="paragraph" w:customStyle="1" w:styleId="c2">
    <w:name w:val="c2"/>
    <w:basedOn w:val="Normal"/>
    <w:rsid w:val="00040B03"/>
    <w:pPr>
      <w:widowControl w:val="0"/>
      <w:autoSpaceDE w:val="0"/>
      <w:autoSpaceDN w:val="0"/>
      <w:adjustRightInd w:val="0"/>
      <w:spacing w:line="240" w:lineRule="atLeast"/>
      <w:jc w:val="center"/>
    </w:pPr>
  </w:style>
  <w:style w:type="character" w:styleId="Hyperlink">
    <w:name w:val="Hyperlink"/>
    <w:basedOn w:val="DefaultParagraphFont"/>
    <w:rsid w:val="00040B03"/>
    <w:rPr>
      <w:color w:val="3300CC"/>
      <w:u w:val="single"/>
    </w:rPr>
  </w:style>
  <w:style w:type="paragraph" w:styleId="NormalWeb">
    <w:name w:val="Normal (Web)"/>
    <w:basedOn w:val="Normal"/>
    <w:rsid w:val="00040B03"/>
    <w:pPr>
      <w:spacing w:before="100" w:beforeAutospacing="1" w:after="180" w:line="240" w:lineRule="auto"/>
    </w:pPr>
    <w:rPr>
      <w:rFonts w:ascii="Arial" w:eastAsia="Arial Unicode MS" w:hAnsi="Arial" w:cs="Arial"/>
    </w:rPr>
  </w:style>
  <w:style w:type="paragraph" w:styleId="FootnoteText">
    <w:name w:val="footnote text"/>
    <w:basedOn w:val="Normal"/>
    <w:link w:val="FootnoteTextChar"/>
    <w:semiHidden/>
    <w:rsid w:val="00040B03"/>
  </w:style>
  <w:style w:type="character" w:styleId="FootnoteReference">
    <w:name w:val="footnote reference"/>
    <w:basedOn w:val="DefaultParagraphFont"/>
    <w:semiHidden/>
    <w:rsid w:val="00040B03"/>
    <w:rPr>
      <w:vertAlign w:val="superscript"/>
    </w:rPr>
  </w:style>
  <w:style w:type="character" w:styleId="Emphasis">
    <w:name w:val="Emphasis"/>
    <w:basedOn w:val="DefaultParagraphFont"/>
    <w:qFormat/>
    <w:rsid w:val="00040B03"/>
    <w:rPr>
      <w:i/>
      <w:iCs/>
    </w:rPr>
  </w:style>
  <w:style w:type="paragraph" w:styleId="BodyText2">
    <w:name w:val="Body Text 2"/>
    <w:basedOn w:val="Normal"/>
    <w:rsid w:val="00040B03"/>
    <w:pPr>
      <w:framePr w:w="2149" w:h="953" w:hSpace="180" w:wrap="around" w:vAnchor="text" w:hAnchor="page" w:x="8067" w:y="1265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</w:pPr>
  </w:style>
  <w:style w:type="character" w:styleId="HTMLTypewriter">
    <w:name w:val="HTML Typewriter"/>
    <w:basedOn w:val="DefaultParagraphFont"/>
    <w:rsid w:val="00040B03"/>
    <w:rPr>
      <w:rFonts w:ascii="Arial Unicode MS" w:eastAsia="Arial Unicode MS" w:hAnsi="Arial Unicode MS" w:cs="Arial Unicode MS"/>
      <w:sz w:val="20"/>
      <w:szCs w:val="20"/>
    </w:rPr>
  </w:style>
  <w:style w:type="character" w:customStyle="1" w:styleId="documentbody">
    <w:name w:val="documentbody"/>
    <w:basedOn w:val="DefaultParagraphFont"/>
    <w:rsid w:val="00650FAA"/>
  </w:style>
  <w:style w:type="paragraph" w:styleId="Title">
    <w:name w:val="Title"/>
    <w:basedOn w:val="Normal"/>
    <w:link w:val="TitleChar"/>
    <w:qFormat/>
    <w:rsid w:val="00D31C32"/>
    <w:pPr>
      <w:spacing w:line="240" w:lineRule="auto"/>
      <w:jc w:val="center"/>
    </w:pPr>
    <w:rPr>
      <w:b/>
      <w:sz w:val="22"/>
    </w:rPr>
  </w:style>
  <w:style w:type="paragraph" w:styleId="BalloonText">
    <w:name w:val="Balloon Text"/>
    <w:basedOn w:val="Normal"/>
    <w:semiHidden/>
    <w:rsid w:val="00F13D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2223D7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semiHidden/>
    <w:rsid w:val="006C1B54"/>
  </w:style>
  <w:style w:type="character" w:customStyle="1" w:styleId="TitleChar">
    <w:name w:val="Title Char"/>
    <w:basedOn w:val="DefaultParagraphFont"/>
    <w:link w:val="Title"/>
    <w:rsid w:val="006C1B54"/>
    <w:rPr>
      <w:b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Title" w:qFormat="1"/>
    <w:lsdException w:name="List Paragraph" w:qFormat="1"/>
  </w:latentStyles>
  <w:style w:type="paragraph" w:default="1" w:styleId="Normal">
    <w:name w:val="Normal"/>
    <w:qFormat/>
    <w:rsid w:val="00040B03"/>
    <w:pPr>
      <w:spacing w:line="508" w:lineRule="exact"/>
    </w:pPr>
  </w:style>
  <w:style w:type="paragraph" w:styleId="Heading1">
    <w:name w:val="heading 1"/>
    <w:basedOn w:val="Normal"/>
    <w:next w:val="Normal"/>
    <w:qFormat/>
    <w:rsid w:val="00040B03"/>
    <w:pPr>
      <w:keepNext/>
      <w:ind w:firstLine="720"/>
      <w:outlineLvl w:val="0"/>
    </w:pPr>
    <w:rPr>
      <w:color w:val="000000"/>
      <w:szCs w:val="26"/>
      <w:u w:val="single"/>
    </w:rPr>
  </w:style>
  <w:style w:type="paragraph" w:styleId="Heading2">
    <w:name w:val="heading 2"/>
    <w:basedOn w:val="Normal"/>
    <w:next w:val="Normal"/>
    <w:qFormat/>
    <w:rsid w:val="00040B03"/>
    <w:pPr>
      <w:keepNext/>
      <w:outlineLvl w:val="1"/>
    </w:pPr>
    <w:rPr>
      <w:u w:val="single"/>
      <w:lang w:val="en-CA"/>
    </w:rPr>
  </w:style>
  <w:style w:type="paragraph" w:styleId="Heading3">
    <w:name w:val="heading 3"/>
    <w:basedOn w:val="Normal"/>
    <w:next w:val="Normal"/>
    <w:qFormat/>
    <w:rsid w:val="00040B03"/>
    <w:pPr>
      <w:keepNext/>
      <w:outlineLvl w:val="2"/>
    </w:pPr>
    <w:rPr>
      <w:color w:val="000000"/>
      <w:szCs w:val="26"/>
      <w:u w:val="single"/>
    </w:rPr>
  </w:style>
  <w:style w:type="paragraph" w:styleId="Heading4">
    <w:name w:val="heading 4"/>
    <w:basedOn w:val="Normal"/>
    <w:next w:val="Normal"/>
    <w:qFormat/>
    <w:rsid w:val="00040B03"/>
    <w:pPr>
      <w:keepNext/>
      <w:spacing w:line="480" w:lineRule="auto"/>
      <w:ind w:left="720" w:right="720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040B03"/>
    <w:pPr>
      <w:keepNext/>
      <w:spacing w:line="480" w:lineRule="auto"/>
      <w:ind w:left="720" w:right="720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040B03"/>
    <w:pPr>
      <w:keepNext/>
      <w:spacing w:line="480" w:lineRule="auto"/>
      <w:ind w:left="720" w:right="720"/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040B03"/>
    <w:pPr>
      <w:keepNext/>
      <w:spacing w:line="480" w:lineRule="auto"/>
      <w:ind w:left="720" w:right="576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rsid w:val="00040B03"/>
    <w:pPr>
      <w:keepNext/>
      <w:spacing w:line="480" w:lineRule="auto"/>
      <w:ind w:left="360" w:right="720"/>
      <w:outlineLvl w:val="7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040B03"/>
    <w:pPr>
      <w:spacing w:line="254" w:lineRule="exact"/>
    </w:pPr>
  </w:style>
  <w:style w:type="paragraph" w:customStyle="1" w:styleId="15Spacing">
    <w:name w:val="1.5 Spacing"/>
    <w:basedOn w:val="Normal"/>
    <w:rsid w:val="00040B03"/>
    <w:pPr>
      <w:spacing w:line="381" w:lineRule="exact"/>
    </w:pPr>
  </w:style>
  <w:style w:type="paragraph" w:customStyle="1" w:styleId="DoubleSpacing">
    <w:name w:val="Double Spacing"/>
    <w:basedOn w:val="Normal"/>
    <w:rsid w:val="00040B03"/>
  </w:style>
  <w:style w:type="paragraph" w:customStyle="1" w:styleId="AttorneyName">
    <w:name w:val="Attorney Name"/>
    <w:basedOn w:val="SingleSpacing"/>
    <w:rsid w:val="00040B03"/>
  </w:style>
  <w:style w:type="paragraph" w:customStyle="1" w:styleId="FirmName">
    <w:name w:val="Firm Name"/>
    <w:basedOn w:val="SingleSpacing"/>
    <w:rsid w:val="00040B03"/>
    <w:pPr>
      <w:jc w:val="center"/>
    </w:pPr>
  </w:style>
  <w:style w:type="paragraph" w:customStyle="1" w:styleId="SignatureBlock">
    <w:name w:val="Signature Block"/>
    <w:basedOn w:val="SingleSpacing"/>
    <w:rsid w:val="00040B03"/>
    <w:pPr>
      <w:ind w:left="4680"/>
    </w:pPr>
  </w:style>
  <w:style w:type="paragraph" w:styleId="Header">
    <w:name w:val="header"/>
    <w:basedOn w:val="Normal"/>
    <w:rsid w:val="00040B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40B03"/>
    <w:pPr>
      <w:tabs>
        <w:tab w:val="center" w:pos="4320"/>
        <w:tab w:val="right" w:pos="8640"/>
      </w:tabs>
    </w:pPr>
  </w:style>
  <w:style w:type="paragraph" w:customStyle="1" w:styleId="Quick1">
    <w:name w:val="Quick 1."/>
    <w:rsid w:val="00040B03"/>
    <w:pPr>
      <w:autoSpaceDE w:val="0"/>
      <w:autoSpaceDN w:val="0"/>
      <w:adjustRightInd w:val="0"/>
      <w:ind w:left="-1440"/>
    </w:pPr>
  </w:style>
  <w:style w:type="paragraph" w:styleId="Caption">
    <w:name w:val="caption"/>
    <w:basedOn w:val="Normal"/>
    <w:next w:val="Normal"/>
    <w:qFormat/>
    <w:rsid w:val="00040B03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rsid w:val="00040B03"/>
    <w:rPr>
      <w:color w:val="000000"/>
      <w:szCs w:val="26"/>
    </w:rPr>
  </w:style>
  <w:style w:type="paragraph" w:styleId="BlockText">
    <w:name w:val="Block Text"/>
    <w:basedOn w:val="Normal"/>
    <w:rsid w:val="00040B03"/>
    <w:pPr>
      <w:spacing w:line="240" w:lineRule="auto"/>
      <w:ind w:left="1800" w:right="1008" w:hanging="360"/>
    </w:pPr>
    <w:rPr>
      <w:color w:val="000000"/>
    </w:rPr>
  </w:style>
  <w:style w:type="paragraph" w:customStyle="1" w:styleId="p1">
    <w:name w:val="p1"/>
    <w:basedOn w:val="Normal"/>
    <w:rsid w:val="00040B03"/>
    <w:pPr>
      <w:widowControl w:val="0"/>
      <w:tabs>
        <w:tab w:val="left" w:pos="737"/>
      </w:tabs>
      <w:autoSpaceDE w:val="0"/>
      <w:autoSpaceDN w:val="0"/>
      <w:adjustRightInd w:val="0"/>
      <w:spacing w:line="549" w:lineRule="atLeast"/>
      <w:ind w:firstLine="737"/>
    </w:pPr>
  </w:style>
  <w:style w:type="paragraph" w:customStyle="1" w:styleId="c2">
    <w:name w:val="c2"/>
    <w:basedOn w:val="Normal"/>
    <w:rsid w:val="00040B03"/>
    <w:pPr>
      <w:widowControl w:val="0"/>
      <w:autoSpaceDE w:val="0"/>
      <w:autoSpaceDN w:val="0"/>
      <w:adjustRightInd w:val="0"/>
      <w:spacing w:line="240" w:lineRule="atLeast"/>
      <w:jc w:val="center"/>
    </w:pPr>
  </w:style>
  <w:style w:type="character" w:styleId="Hyperlink">
    <w:name w:val="Hyperlink"/>
    <w:basedOn w:val="DefaultParagraphFont"/>
    <w:rsid w:val="00040B03"/>
    <w:rPr>
      <w:color w:val="3300CC"/>
      <w:u w:val="single"/>
    </w:rPr>
  </w:style>
  <w:style w:type="paragraph" w:styleId="NormalWeb">
    <w:name w:val="Normal (Web)"/>
    <w:basedOn w:val="Normal"/>
    <w:rsid w:val="00040B03"/>
    <w:pPr>
      <w:spacing w:before="100" w:beforeAutospacing="1" w:after="180" w:line="240" w:lineRule="auto"/>
    </w:pPr>
    <w:rPr>
      <w:rFonts w:ascii="Arial" w:eastAsia="Arial Unicode MS" w:hAnsi="Arial" w:cs="Arial"/>
    </w:rPr>
  </w:style>
  <w:style w:type="paragraph" w:styleId="FootnoteText">
    <w:name w:val="footnote text"/>
    <w:basedOn w:val="Normal"/>
    <w:link w:val="FootnoteTextChar"/>
    <w:semiHidden/>
    <w:rsid w:val="00040B03"/>
  </w:style>
  <w:style w:type="character" w:styleId="FootnoteReference">
    <w:name w:val="footnote reference"/>
    <w:basedOn w:val="DefaultParagraphFont"/>
    <w:semiHidden/>
    <w:rsid w:val="00040B03"/>
    <w:rPr>
      <w:vertAlign w:val="superscript"/>
    </w:rPr>
  </w:style>
  <w:style w:type="character" w:styleId="Emphasis">
    <w:name w:val="Emphasis"/>
    <w:basedOn w:val="DefaultParagraphFont"/>
    <w:qFormat/>
    <w:rsid w:val="00040B03"/>
    <w:rPr>
      <w:i/>
      <w:iCs/>
    </w:rPr>
  </w:style>
  <w:style w:type="paragraph" w:styleId="BodyText2">
    <w:name w:val="Body Text 2"/>
    <w:basedOn w:val="Normal"/>
    <w:rsid w:val="00040B03"/>
    <w:pPr>
      <w:framePr w:w="2149" w:h="953" w:hSpace="180" w:wrap="around" w:vAnchor="text" w:hAnchor="page" w:x="8067" w:y="1265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</w:pPr>
  </w:style>
  <w:style w:type="character" w:styleId="HTMLTypewriter">
    <w:name w:val="HTML Typewriter"/>
    <w:basedOn w:val="DefaultParagraphFont"/>
    <w:rsid w:val="00040B03"/>
    <w:rPr>
      <w:rFonts w:ascii="Arial Unicode MS" w:eastAsia="Arial Unicode MS" w:hAnsi="Arial Unicode MS" w:cs="Arial Unicode MS"/>
      <w:sz w:val="20"/>
      <w:szCs w:val="20"/>
    </w:rPr>
  </w:style>
  <w:style w:type="character" w:customStyle="1" w:styleId="documentbody">
    <w:name w:val="documentbody"/>
    <w:basedOn w:val="DefaultParagraphFont"/>
    <w:rsid w:val="00650FAA"/>
  </w:style>
  <w:style w:type="paragraph" w:styleId="Title">
    <w:name w:val="Title"/>
    <w:basedOn w:val="Normal"/>
    <w:link w:val="TitleChar"/>
    <w:qFormat/>
    <w:rsid w:val="00D31C32"/>
    <w:pPr>
      <w:spacing w:line="240" w:lineRule="auto"/>
      <w:jc w:val="center"/>
    </w:pPr>
    <w:rPr>
      <w:b/>
      <w:sz w:val="22"/>
    </w:rPr>
  </w:style>
  <w:style w:type="paragraph" w:styleId="BalloonText">
    <w:name w:val="Balloon Text"/>
    <w:basedOn w:val="Normal"/>
    <w:semiHidden/>
    <w:rsid w:val="00F13D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2223D7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semiHidden/>
    <w:rsid w:val="006C1B54"/>
  </w:style>
  <w:style w:type="character" w:customStyle="1" w:styleId="TitleChar">
    <w:name w:val="Title Char"/>
    <w:basedOn w:val="DefaultParagraphFont"/>
    <w:link w:val="Title"/>
    <w:rsid w:val="006C1B54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8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Legal%20Pleadings\UNITED%20STATES%20DISTRICT%20COURT%20WESTERN%20DISTRICT%20OF%20WASHINGT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B240D-61AE-B64C-B75C-827D59C95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\windows\application data\microsoft\templates\Legal Pleadings\UNITED STATES DISTRICT COURT WESTERN DISTRICT OF WASHINGTON.dot</Template>
  <TotalTime>2</TotalTime>
  <Pages>1</Pages>
  <Words>78</Words>
  <Characters>449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Pleading Wizard</vt:lpstr>
    </vt:vector>
  </TitlesOfParts>
  <Company/>
  <LinksUpToDate>false</LinksUpToDate>
  <CharactersWithSpaces>526</CharactersWithSpaces>
  <SharedDoc>false</SharedDoc>
  <HLinks>
    <vt:vector size="72" baseType="variant">
      <vt:variant>
        <vt:i4>196663</vt:i4>
      </vt:variant>
      <vt:variant>
        <vt:i4>33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http://127.0.0.1:49152/mb/lpext.dll?f=FifLink&amp;t=document-frame.htm&amp;l=jump&amp;iid=Immigration%20Cases%20Disc%202&amp;d=F2d%7C819%7Cp261&amp;sid=670f617e.1ff0ba61.0.0</vt:lpwstr>
      </vt:variant>
      <vt:variant>
        <vt:lpwstr>JD_F2d819p261</vt:lpwstr>
      </vt:variant>
      <vt:variant>
        <vt:i4>5177466</vt:i4>
      </vt:variant>
      <vt:variant>
        <vt:i4>30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http://127.0.0.1:49152/mb/lpext.dll?f=FifLink&amp;t=document-frame.htm&amp;l=jump&amp;iid=Immigration%20Cases%20Disc%202&amp;d=F2d%7C819%7C259&amp;sid=670f617e.1ff0ba61.0.0</vt:lpwstr>
      </vt:variant>
      <vt:variant>
        <vt:lpwstr>JD_F2d819259</vt:lpwstr>
      </vt:variant>
      <vt:variant>
        <vt:i4>196661</vt:i4>
      </vt:variant>
      <vt:variant>
        <vt:i4>27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http://127.0.0.1:49152/mb/lpext.dll?f=FifLink&amp;t=document-frame.htm&amp;l=jump&amp;iid=Immigration%20Cases%20Disc%202&amp;d=F2d%7C550%7Cp563&amp;sid=670f617e.1ff0ba61.0.0</vt:lpwstr>
      </vt:variant>
      <vt:variant>
        <vt:lpwstr>JD_F2d550p563</vt:lpwstr>
      </vt:variant>
      <vt:variant>
        <vt:i4>5177466</vt:i4>
      </vt:variant>
      <vt:variant>
        <vt:i4>24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http://127.0.0.1:49152/mb/lpext.dll?f=FifLink&amp;t=document-frame.htm&amp;l=jump&amp;iid=Immigration%20Cases%20Disc%202&amp;d=F2d%7C550%7C560&amp;sid=670f617e.1ff0ba61.0.0</vt:lpwstr>
      </vt:variant>
      <vt:variant>
        <vt:lpwstr>JD_F2d550560</vt:lpwstr>
      </vt:variant>
      <vt:variant>
        <vt:i4>4653170</vt:i4>
      </vt:variant>
      <vt:variant>
        <vt:i4>21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http://127.0.0.1:49152/mb/lpext.dll?f=FifLink&amp;t=document-frame.htm&amp;l=jump&amp;iid=Immigration%20Cases%20Disc%202&amp;d=F2d%7C796%7C249&amp;sid=670f617e.1ff0ba61.0.0</vt:lpwstr>
      </vt:variant>
      <vt:variant>
        <vt:lpwstr>JD_F2d796249</vt:lpwstr>
      </vt:variant>
      <vt:variant>
        <vt:i4>983097</vt:i4>
      </vt:variant>
      <vt:variant>
        <vt:i4>18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http://127.0.0.1:49152/mb/lpext.dll?f=FifLink&amp;t=document-frame.htm&amp;l=jump&amp;iid=Immigration%20Cases%20Disc%202&amp;d=F2d%7C783%7Cp933&amp;sid=670f617e.1ff0ba61.0.0</vt:lpwstr>
      </vt:variant>
      <vt:variant>
        <vt:lpwstr>JD_F2d783p933</vt:lpwstr>
      </vt:variant>
      <vt:variant>
        <vt:i4>4391030</vt:i4>
      </vt:variant>
      <vt:variant>
        <vt:i4>15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http://127.0.0.1:49152/mb/lpext.dll?f=FifLink&amp;t=document-frame.htm&amp;l=jump&amp;iid=Immigration%20Cases%20Disc%202&amp;d=F2d%7C783%7C931&amp;sid=670f617e.1ff0ba61.0.0</vt:lpwstr>
      </vt:variant>
      <vt:variant>
        <vt:lpwstr>JD_F2d783931</vt:lpwstr>
      </vt:variant>
      <vt:variant>
        <vt:i4>4653170</vt:i4>
      </vt:variant>
      <vt:variant>
        <vt:i4>12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http://127.0.0.1:49152/mb/lpext.dll?f=FifLink&amp;t=document-frame.htm&amp;l=jump&amp;iid=Immigration%20Cases%20Disc%202&amp;d=F2d%7C796%7C249&amp;sid=670f617e.1ff0ba61.0.0</vt:lpwstr>
      </vt:variant>
      <vt:variant>
        <vt:lpwstr>JD_F2d796249</vt:lpwstr>
      </vt:variant>
      <vt:variant>
        <vt:i4>196661</vt:i4>
      </vt:variant>
      <vt:variant>
        <vt:i4>9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http://127.0.0.1:49152/mb/lpext.dll?f=FifLink&amp;t=document-frame.htm&amp;l=jump&amp;iid=Immigration%20Cases%20Disc%202&amp;d=F2d%7C550%7Cp563&amp;sid=670f617e.1ff0ba61.0.0</vt:lpwstr>
      </vt:variant>
      <vt:variant>
        <vt:lpwstr>JD_F2d550p563</vt:lpwstr>
      </vt:variant>
      <vt:variant>
        <vt:i4>5177466</vt:i4>
      </vt:variant>
      <vt:variant>
        <vt:i4>6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http://127.0.0.1:49152/mb/lpext.dll?f=FifLink&amp;t=document-frame.htm&amp;l=jump&amp;iid=Immigration%20Cases%20Disc%202&amp;d=F2d%7C550%7C560&amp;sid=670f617e.1ff0ba61.0.0</vt:lpwstr>
      </vt:variant>
      <vt:variant>
        <vt:lpwstr>JD_F2d550560</vt:lpwstr>
      </vt:variant>
      <vt:variant>
        <vt:i4>983097</vt:i4>
      </vt:variant>
      <vt:variant>
        <vt:i4>3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http://127.0.0.1:49152/mb/lpext.dll?f=FifLink&amp;t=document-frame.htm&amp;l=jump&amp;iid=Immigration%20Cases%20Disc%202&amp;d=F2d%7C783%7Cp933&amp;sid=670f617e.1ff0ba61.0.0</vt:lpwstr>
      </vt:variant>
      <vt:variant>
        <vt:lpwstr>JD_F2d783p933</vt:lpwstr>
      </vt:variant>
      <vt:variant>
        <vt:i4>4391030</vt:i4>
      </vt:variant>
      <vt:variant>
        <vt:i4>0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http://127.0.0.1:49152/mb/lpext.dll?f=FifLink&amp;t=document-frame.htm&amp;l=jump&amp;iid=Immigration%20Cases%20Disc%202&amp;d=F2d%7C783%7C931&amp;sid=670f617e.1ff0ba61.0.0</vt:lpwstr>
      </vt:variant>
      <vt:variant>
        <vt:lpwstr>JD_F2d783931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Pleading Wizard</dc:title>
  <dc:creator>William Frick</dc:creator>
  <cp:lastModifiedBy>William Frick</cp:lastModifiedBy>
  <cp:revision>2</cp:revision>
  <cp:lastPrinted>2011-04-21T18:45:00Z</cp:lastPrinted>
  <dcterms:created xsi:type="dcterms:W3CDTF">2013-07-09T23:12:00Z</dcterms:created>
  <dcterms:modified xsi:type="dcterms:W3CDTF">2013-07-09T23:12:00Z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